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0925A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PORTLAND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fl.1501)</w:t>
      </w:r>
    </w:p>
    <w:p w14:paraId="6E9B5751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5871A959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</w:p>
    <w:p w14:paraId="1B7A9CF7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</w:p>
    <w:p w14:paraId="49E47D35" w14:textId="77777777" w:rsidR="004527F1" w:rsidRDefault="004527F1" w:rsidP="004527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Oct.1501</w:t>
      </w:r>
      <w:r>
        <w:rPr>
          <w:rFonts w:cs="Times New Roman"/>
          <w:szCs w:val="24"/>
        </w:rPr>
        <w:tab/>
        <w:t>He made his Will.</w:t>
      </w:r>
    </w:p>
    <w:p w14:paraId="5DA42D0C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7E611A8B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</w:p>
    <w:p w14:paraId="6E4449FE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</w:p>
    <w:p w14:paraId="4CD78D15" w14:textId="77777777" w:rsidR="004527F1" w:rsidRDefault="004527F1" w:rsidP="004527F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0E38E7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E083C" w14:textId="77777777" w:rsidR="004527F1" w:rsidRDefault="004527F1" w:rsidP="009139A6">
      <w:r>
        <w:separator/>
      </w:r>
    </w:p>
  </w:endnote>
  <w:endnote w:type="continuationSeparator" w:id="0">
    <w:p w14:paraId="3F2D9CB7" w14:textId="77777777" w:rsidR="004527F1" w:rsidRDefault="004527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37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A2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768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CCE16" w14:textId="77777777" w:rsidR="004527F1" w:rsidRDefault="004527F1" w:rsidP="009139A6">
      <w:r>
        <w:separator/>
      </w:r>
    </w:p>
  </w:footnote>
  <w:footnote w:type="continuationSeparator" w:id="0">
    <w:p w14:paraId="5819C49F" w14:textId="77777777" w:rsidR="004527F1" w:rsidRDefault="004527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D9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7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23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7F1"/>
    <w:rsid w:val="000666E0"/>
    <w:rsid w:val="002510B7"/>
    <w:rsid w:val="004527F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DD13C"/>
  <w15:chartTrackingRefBased/>
  <w15:docId w15:val="{153F7E47-E59B-43EC-B9E4-71243FA53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27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2023-03-19T07:56:00Z</dcterms:created>
  <dcterms:modified xsi:type="dcterms:W3CDTF">2023-03-19T07:56:00Z</dcterms:modified>
</cp:coreProperties>
</file>